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7CA99" w14:textId="77777777" w:rsidR="0019487A" w:rsidRDefault="0019487A" w:rsidP="001948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Mathew KECHYN</w:t>
      </w:r>
      <w:r>
        <w:rPr>
          <w:rFonts w:ascii="Times New Roman" w:hAnsi="Times New Roman" w:cs="Times New Roman"/>
          <w:sz w:val="24"/>
          <w:szCs w:val="24"/>
        </w:rPr>
        <w:t xml:space="preserve">     (fl.1484)</w:t>
      </w:r>
    </w:p>
    <w:p w14:paraId="1C342BAC" w14:textId="27CB36E9" w:rsidR="0019487A" w:rsidRDefault="0019487A" w:rsidP="001948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Seaton Nunnery.</w:t>
      </w:r>
    </w:p>
    <w:p w14:paraId="187C2207" w14:textId="77777777" w:rsidR="0019487A" w:rsidRDefault="0019487A" w:rsidP="001948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323763" w14:textId="6428CF9E" w:rsidR="0019487A" w:rsidRDefault="0019487A" w:rsidP="001948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EE7D8B" w14:textId="77777777" w:rsidR="007111F6" w:rsidRPr="00FD1672" w:rsidRDefault="007111F6" w:rsidP="007111F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</w:rPr>
        <w:t>20 Dec.1483</w:t>
      </w:r>
      <w:r w:rsidRPr="00FD1672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 xml:space="preserve">subdeacon </w:t>
      </w:r>
      <w:r w:rsidRPr="00FD1672">
        <w:rPr>
          <w:rFonts w:ascii="Times New Roman" w:hAnsi="Times New Roman" w:cs="Times New Roman"/>
          <w:sz w:val="24"/>
          <w:szCs w:val="24"/>
        </w:rPr>
        <w:t>in the conventual church of the Austin Friars,</w:t>
      </w:r>
    </w:p>
    <w:p w14:paraId="04531205" w14:textId="77777777" w:rsidR="007111F6" w:rsidRPr="00FD1672" w:rsidRDefault="007111F6" w:rsidP="007111F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ab/>
        <w:t>York, by William Egremont, Bishop of Dromore(q.v.)</w:t>
      </w:r>
    </w:p>
    <w:p w14:paraId="01E6F91A" w14:textId="77777777" w:rsidR="007111F6" w:rsidRDefault="007111F6" w:rsidP="007111F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1672">
        <w:rPr>
          <w:rFonts w:ascii="Times New Roman" w:hAnsi="Times New Roman" w:cs="Times New Roman"/>
          <w:sz w:val="24"/>
          <w:szCs w:val="24"/>
        </w:rPr>
        <w:t>)</w:t>
      </w:r>
    </w:p>
    <w:p w14:paraId="02EAC340" w14:textId="77777777" w:rsidR="007111F6" w:rsidRDefault="007111F6" w:rsidP="007111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conventual church of Holy Trinity, York,</w:t>
      </w:r>
    </w:p>
    <w:p w14:paraId="03511CDC" w14:textId="77777777" w:rsidR="007111F6" w:rsidRPr="00911497" w:rsidRDefault="007111F6" w:rsidP="007111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0CB1D2BE" w14:textId="59CCD6A6" w:rsidR="007111F6" w:rsidRPr="007111F6" w:rsidRDefault="007111F6" w:rsidP="007111F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.93)</w:t>
      </w:r>
    </w:p>
    <w:p w14:paraId="3A83D0CB" w14:textId="77777777" w:rsidR="0019487A" w:rsidRDefault="0019487A" w:rsidP="001948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the Franciscans in York</w:t>
      </w:r>
    </w:p>
    <w:p w14:paraId="6DEDD116" w14:textId="77777777" w:rsidR="0019487A" w:rsidRDefault="0019487A" w:rsidP="001948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Dromore(q.v.), by letters dimissory as he was</w:t>
      </w:r>
    </w:p>
    <w:p w14:paraId="577B34EC" w14:textId="77777777" w:rsidR="0019487A" w:rsidRDefault="0019487A" w:rsidP="001948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from Durham diocese.</w:t>
      </w:r>
    </w:p>
    <w:p w14:paraId="2CAA2C5C" w14:textId="77777777" w:rsidR="0019487A" w:rsidRDefault="0019487A" w:rsidP="001948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.95)</w:t>
      </w:r>
    </w:p>
    <w:p w14:paraId="17748B1C" w14:textId="77777777" w:rsidR="0019487A" w:rsidRDefault="0019487A" w:rsidP="001948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0961CC" w14:textId="77777777" w:rsidR="0019487A" w:rsidRDefault="0019487A" w:rsidP="001948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F9CAE5" w14:textId="07180A68" w:rsidR="0019487A" w:rsidRDefault="0019487A" w:rsidP="001948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March 2021 </w:t>
      </w:r>
    </w:p>
    <w:p w14:paraId="4053FEBD" w14:textId="6EA27C1E" w:rsidR="007111F6" w:rsidRPr="00C17D89" w:rsidRDefault="007111F6" w:rsidP="001948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July 2021</w:t>
      </w:r>
    </w:p>
    <w:p w14:paraId="13EBB3A2" w14:textId="58E9695D" w:rsidR="00BA00AB" w:rsidRPr="0019487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948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AD409" w14:textId="77777777" w:rsidR="0019487A" w:rsidRDefault="0019487A" w:rsidP="009139A6">
      <w:r>
        <w:separator/>
      </w:r>
    </w:p>
  </w:endnote>
  <w:endnote w:type="continuationSeparator" w:id="0">
    <w:p w14:paraId="4045993A" w14:textId="77777777" w:rsidR="0019487A" w:rsidRDefault="001948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8A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FEC5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5D7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718A1" w14:textId="77777777" w:rsidR="0019487A" w:rsidRDefault="0019487A" w:rsidP="009139A6">
      <w:r>
        <w:separator/>
      </w:r>
    </w:p>
  </w:footnote>
  <w:footnote w:type="continuationSeparator" w:id="0">
    <w:p w14:paraId="63563FD2" w14:textId="77777777" w:rsidR="0019487A" w:rsidRDefault="001948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945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339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BC9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87A"/>
    <w:rsid w:val="000666E0"/>
    <w:rsid w:val="0019487A"/>
    <w:rsid w:val="002510B7"/>
    <w:rsid w:val="005C130B"/>
    <w:rsid w:val="007111F6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75457"/>
  <w15:chartTrackingRefBased/>
  <w15:docId w15:val="{6060EAA8-5591-4FDA-B7FF-BB05ED13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2021-03-09T17:06:00Z</dcterms:created>
  <dcterms:modified xsi:type="dcterms:W3CDTF">2021-07-31T13:15:00Z</dcterms:modified>
</cp:coreProperties>
</file>